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18A65" w14:textId="78820485" w:rsidR="00BA00AB" w:rsidRDefault="00F0664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Petronilla RUSSELL</w:t>
      </w:r>
      <w:r>
        <w:rPr>
          <w:rFonts w:ascii="Times New Roman" w:hAnsi="Times New Roman" w:cs="Times New Roman"/>
          <w:sz w:val="24"/>
          <w:szCs w:val="24"/>
        </w:rPr>
        <w:t xml:space="preserve">      (d.1434-5)</w:t>
      </w:r>
    </w:p>
    <w:p w14:paraId="2EF44C57" w14:textId="0ACD40F4" w:rsidR="00F0664B" w:rsidRDefault="00F0664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7F4178A6" w14:textId="0DBE785C" w:rsidR="00F0664B" w:rsidRDefault="00F0664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1C253B" w14:textId="55CD3108" w:rsidR="00F0664B" w:rsidRDefault="00F0664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DEEFA0" w14:textId="333BFCAD" w:rsidR="00F0664B" w:rsidRDefault="00F0664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Richard, merchant(q.v.).   (W.Y.R. p.142)</w:t>
      </w:r>
    </w:p>
    <w:p w14:paraId="1F595264" w14:textId="40BA7C20" w:rsidR="00F0664B" w:rsidRDefault="00F0664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38C180" w14:textId="1564183B" w:rsidR="00F0664B" w:rsidRDefault="00F0664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0242E9" w14:textId="6549FD5B" w:rsidR="00F0664B" w:rsidRDefault="00F0664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Mar.1434</w:t>
      </w:r>
      <w:r>
        <w:rPr>
          <w:rFonts w:ascii="Times New Roman" w:hAnsi="Times New Roman" w:cs="Times New Roman"/>
          <w:sz w:val="24"/>
          <w:szCs w:val="24"/>
        </w:rPr>
        <w:tab/>
        <w:t>She made her Will.   (ibid.)</w:t>
      </w:r>
    </w:p>
    <w:p w14:paraId="62896EBD" w14:textId="3B486BB5" w:rsidR="00F0664B" w:rsidRDefault="00F0664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Jul.</w:t>
      </w:r>
      <w:r>
        <w:rPr>
          <w:rFonts w:ascii="Times New Roman" w:hAnsi="Times New Roman" w:cs="Times New Roman"/>
          <w:sz w:val="24"/>
          <w:szCs w:val="24"/>
        </w:rPr>
        <w:tab/>
        <w:t>1435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6458D392" w14:textId="3EB9798E" w:rsidR="00F0664B" w:rsidRDefault="00F0664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791D8A" w14:textId="7D6F38FB" w:rsidR="00F0664B" w:rsidRDefault="00F0664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E9ED25" w14:textId="52F3920A" w:rsidR="00F0664B" w:rsidRPr="00F0664B" w:rsidRDefault="00F0664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December 2021</w:t>
      </w:r>
    </w:p>
    <w:sectPr w:rsidR="00F0664B" w:rsidRPr="00F066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57958" w14:textId="77777777" w:rsidR="00F0664B" w:rsidRDefault="00F0664B" w:rsidP="009139A6">
      <w:r>
        <w:separator/>
      </w:r>
    </w:p>
  </w:endnote>
  <w:endnote w:type="continuationSeparator" w:id="0">
    <w:p w14:paraId="24F33088" w14:textId="77777777" w:rsidR="00F0664B" w:rsidRDefault="00F0664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4491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53F7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3A36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71550" w14:textId="77777777" w:rsidR="00F0664B" w:rsidRDefault="00F0664B" w:rsidP="009139A6">
      <w:r>
        <w:separator/>
      </w:r>
    </w:p>
  </w:footnote>
  <w:footnote w:type="continuationSeparator" w:id="0">
    <w:p w14:paraId="33890D1B" w14:textId="77777777" w:rsidR="00F0664B" w:rsidRDefault="00F0664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D4E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E24D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7CC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64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0664B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6B358"/>
  <w15:chartTrackingRefBased/>
  <w15:docId w15:val="{0935F085-FA5A-4A1F-A333-A52BCDB6C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2021-12-03T07:50:00Z</dcterms:created>
  <dcterms:modified xsi:type="dcterms:W3CDTF">2021-12-03T07:53:00Z</dcterms:modified>
</cp:coreProperties>
</file>